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8EC82" w14:textId="04A7AFA0" w:rsidR="00C26F79" w:rsidRPr="002632AA" w:rsidRDefault="00C26F79" w:rsidP="00C26F79">
      <w:pPr>
        <w:tabs>
          <w:tab w:val="left" w:pos="1701"/>
          <w:tab w:val="right" w:pos="9639"/>
        </w:tabs>
        <w:spacing w:after="60"/>
        <w:rPr>
          <w:rFonts w:ascii="Arial" w:hAnsi="Arial"/>
          <w:b/>
          <w:sz w:val="24"/>
          <w:szCs w:val="24"/>
          <w:highlight w:val="yellow"/>
          <w:lang w:val="en-US" w:eastAsia="zh-CN"/>
        </w:rPr>
      </w:pPr>
      <w:bookmarkStart w:id="0" w:name="_Hlk525915825"/>
      <w:r w:rsidRPr="002632AA">
        <w:rPr>
          <w:rFonts w:ascii="Arial" w:hAnsi="Arial"/>
          <w:b/>
          <w:sz w:val="24"/>
          <w:szCs w:val="24"/>
          <w:lang w:val="en-US" w:eastAsia="zh-CN"/>
        </w:rPr>
        <w:t>3GPP TSG-RAN WG1 Meeting #94</w:t>
      </w:r>
      <w:r>
        <w:rPr>
          <w:rFonts w:ascii="Arial" w:hAnsi="Arial"/>
          <w:b/>
          <w:sz w:val="24"/>
          <w:szCs w:val="24"/>
          <w:lang w:val="en-US" w:eastAsia="zh-CN"/>
        </w:rPr>
        <w:t>bis</w:t>
      </w:r>
      <w:r w:rsidRPr="002632AA">
        <w:rPr>
          <w:rFonts w:ascii="Arial" w:hAnsi="Arial"/>
          <w:b/>
          <w:sz w:val="24"/>
          <w:szCs w:val="24"/>
          <w:lang w:val="en-US" w:eastAsia="zh-CN"/>
        </w:rPr>
        <w:tab/>
        <w:t>R1- 18</w:t>
      </w:r>
      <w:r>
        <w:rPr>
          <w:rFonts w:ascii="Arial" w:hAnsi="Arial"/>
          <w:b/>
          <w:sz w:val="24"/>
          <w:szCs w:val="24"/>
          <w:lang w:val="en-US" w:eastAsia="zh-CN"/>
        </w:rPr>
        <w:t>1</w:t>
      </w:r>
      <w:r w:rsidR="00B53A3A">
        <w:rPr>
          <w:rFonts w:ascii="Arial" w:hAnsi="Arial"/>
          <w:b/>
          <w:sz w:val="24"/>
          <w:szCs w:val="24"/>
          <w:lang w:val="en-US" w:eastAsia="zh-CN"/>
        </w:rPr>
        <w:t>1</w:t>
      </w:r>
      <w:r w:rsidR="00B14400">
        <w:rPr>
          <w:rFonts w:ascii="Arial" w:hAnsi="Arial"/>
          <w:b/>
          <w:sz w:val="24"/>
          <w:szCs w:val="24"/>
          <w:lang w:val="en-US" w:eastAsia="zh-CN"/>
        </w:rPr>
        <w:t>961</w:t>
      </w:r>
      <w:bookmarkStart w:id="1" w:name="_GoBack"/>
      <w:bookmarkEnd w:id="1"/>
    </w:p>
    <w:p w14:paraId="26B5F1F9" w14:textId="77777777" w:rsidR="00C26F79" w:rsidRPr="002632AA" w:rsidRDefault="00C26F79" w:rsidP="00C26F79">
      <w:pPr>
        <w:tabs>
          <w:tab w:val="left" w:pos="1701"/>
          <w:tab w:val="right" w:pos="9639"/>
        </w:tabs>
        <w:spacing w:after="240"/>
        <w:rPr>
          <w:rFonts w:ascii="Arial" w:hAnsi="Arial"/>
          <w:b/>
          <w:lang w:val="en-US" w:eastAsia="zh-CN"/>
        </w:rPr>
      </w:pPr>
      <w:r w:rsidRPr="00471B25">
        <w:rPr>
          <w:rFonts w:ascii="Arial" w:hAnsi="Arial"/>
          <w:b/>
          <w:sz w:val="24"/>
          <w:szCs w:val="24"/>
          <w:lang w:val="en-US" w:eastAsia="zh-CN"/>
        </w:rPr>
        <w:t>Chengdu, China, October 8 – 12, 2018</w:t>
      </w:r>
    </w:p>
    <w:p w14:paraId="60A5317D" w14:textId="77777777" w:rsidR="00E90E49" w:rsidRPr="00C26F79" w:rsidRDefault="00E90E49" w:rsidP="00357380">
      <w:pPr>
        <w:pStyle w:val="3GPPHeader"/>
        <w:rPr>
          <w:lang w:val="en-US"/>
        </w:rPr>
      </w:pPr>
      <w:bookmarkStart w:id="2" w:name="_Hlk525915832"/>
      <w:bookmarkEnd w:id="0"/>
    </w:p>
    <w:p w14:paraId="3C6869D1" w14:textId="4A259183" w:rsidR="00E90E49" w:rsidRPr="004E7E0C" w:rsidRDefault="00E90E49" w:rsidP="00311702">
      <w:pPr>
        <w:pStyle w:val="3GPPHeader"/>
        <w:rPr>
          <w:sz w:val="22"/>
          <w:szCs w:val="22"/>
          <w:lang w:val="en-US"/>
        </w:rPr>
      </w:pPr>
      <w:bookmarkStart w:id="3" w:name="_Hlk526730247"/>
      <w:r w:rsidRPr="004D295C">
        <w:rPr>
          <w:sz w:val="22"/>
          <w:szCs w:val="22"/>
          <w:lang w:val="en-US"/>
        </w:rPr>
        <w:t>Agenda Item:</w:t>
      </w:r>
      <w:r w:rsidRPr="004D295C">
        <w:rPr>
          <w:sz w:val="22"/>
          <w:szCs w:val="22"/>
          <w:lang w:val="en-US"/>
        </w:rPr>
        <w:tab/>
      </w:r>
      <w:r w:rsidR="004D295C" w:rsidRPr="004E7E0C">
        <w:rPr>
          <w:sz w:val="22"/>
          <w:szCs w:val="22"/>
          <w:lang w:val="en-US"/>
        </w:rPr>
        <w:t>7</w:t>
      </w:r>
      <w:r w:rsidR="00311702" w:rsidRPr="004E7E0C">
        <w:rPr>
          <w:sz w:val="22"/>
          <w:szCs w:val="22"/>
          <w:lang w:val="en-US"/>
        </w:rPr>
        <w:t>.</w:t>
      </w:r>
      <w:r w:rsidR="004D295C" w:rsidRPr="004E7E0C">
        <w:rPr>
          <w:sz w:val="22"/>
          <w:szCs w:val="22"/>
          <w:lang w:val="en-US"/>
        </w:rPr>
        <w:t>1</w:t>
      </w:r>
      <w:r w:rsidR="00311702" w:rsidRPr="004E7E0C">
        <w:rPr>
          <w:sz w:val="22"/>
          <w:szCs w:val="22"/>
          <w:lang w:val="en-US"/>
        </w:rPr>
        <w:t>.</w:t>
      </w:r>
      <w:r w:rsidR="004D295C" w:rsidRPr="004E7E0C">
        <w:rPr>
          <w:sz w:val="22"/>
          <w:szCs w:val="22"/>
          <w:lang w:val="en-US"/>
        </w:rPr>
        <w:t>6</w:t>
      </w:r>
    </w:p>
    <w:p w14:paraId="0CB055DD" w14:textId="77777777" w:rsidR="00E90E49" w:rsidRPr="004E7E0C" w:rsidRDefault="003D3C45" w:rsidP="00F64C2B">
      <w:pPr>
        <w:pStyle w:val="3GPPHeader"/>
        <w:rPr>
          <w:sz w:val="22"/>
          <w:szCs w:val="22"/>
        </w:rPr>
      </w:pPr>
      <w:r w:rsidRPr="004E7E0C">
        <w:rPr>
          <w:sz w:val="22"/>
          <w:szCs w:val="22"/>
        </w:rPr>
        <w:t>Source:</w:t>
      </w:r>
      <w:r w:rsidR="00E90E49" w:rsidRPr="004E7E0C">
        <w:rPr>
          <w:sz w:val="22"/>
          <w:szCs w:val="22"/>
        </w:rPr>
        <w:tab/>
      </w:r>
      <w:r w:rsidR="00F64C2B" w:rsidRPr="004E7E0C">
        <w:rPr>
          <w:sz w:val="22"/>
          <w:szCs w:val="22"/>
        </w:rPr>
        <w:t>Ericsson</w:t>
      </w:r>
    </w:p>
    <w:p w14:paraId="63DAB814" w14:textId="4A144577" w:rsidR="00E90E49" w:rsidRPr="004E7E0C" w:rsidRDefault="003D3C45" w:rsidP="00311702">
      <w:pPr>
        <w:pStyle w:val="3GPPHeader"/>
        <w:rPr>
          <w:sz w:val="22"/>
          <w:szCs w:val="22"/>
        </w:rPr>
      </w:pPr>
      <w:r w:rsidRPr="004E7E0C">
        <w:rPr>
          <w:sz w:val="22"/>
          <w:szCs w:val="22"/>
        </w:rPr>
        <w:t>Title:</w:t>
      </w:r>
      <w:r w:rsidR="00E90E49" w:rsidRPr="004E7E0C">
        <w:rPr>
          <w:sz w:val="22"/>
          <w:szCs w:val="22"/>
        </w:rPr>
        <w:tab/>
      </w:r>
      <w:r w:rsidR="009D5476">
        <w:t>Text Proposal for MCS Determination of PUSCH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4E7E0C">
        <w:rPr>
          <w:sz w:val="22"/>
          <w:szCs w:val="22"/>
        </w:rPr>
        <w:t>Document for:</w:t>
      </w:r>
      <w:r w:rsidRPr="004E7E0C">
        <w:rPr>
          <w:sz w:val="22"/>
          <w:szCs w:val="22"/>
        </w:rPr>
        <w:tab/>
        <w:t>Discussion, Decision</w:t>
      </w:r>
    </w:p>
    <w:bookmarkEnd w:id="2"/>
    <w:bookmarkEnd w:id="3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C95BBE8" w14:textId="28B5F648" w:rsidR="00FD410E" w:rsidRPr="00787880" w:rsidRDefault="00787880" w:rsidP="00CE0424">
      <w:pPr>
        <w:pStyle w:val="BodyText"/>
        <w:rPr>
          <w:lang w:val="en-US"/>
        </w:rPr>
      </w:pPr>
      <w:r>
        <w:rPr>
          <w:lang w:val="en-US"/>
        </w:rPr>
        <w:t>This contribution summarizes the issues submitted to agenda item “</w:t>
      </w:r>
      <w:r w:rsidRPr="00787880">
        <w:rPr>
          <w:lang w:val="en-US"/>
        </w:rPr>
        <w:t>7.1.6</w:t>
      </w:r>
      <w:r>
        <w:rPr>
          <w:lang w:val="en-US"/>
        </w:rPr>
        <w:t xml:space="preserve"> </w:t>
      </w:r>
      <w:r w:rsidRPr="00787880">
        <w:rPr>
          <w:lang w:val="en-US"/>
        </w:rPr>
        <w:t>Maintenance for URLLC</w:t>
      </w:r>
      <w:r>
        <w:rPr>
          <w:lang w:val="en-US"/>
        </w:rPr>
        <w:t>”.</w:t>
      </w:r>
    </w:p>
    <w:p w14:paraId="020415C4" w14:textId="5E510C41" w:rsidR="004000E8" w:rsidRPr="00CE0424" w:rsidRDefault="00230D18" w:rsidP="00CE0424">
      <w:pPr>
        <w:pStyle w:val="Heading1"/>
      </w:pPr>
      <w:bookmarkStart w:id="4" w:name="_Ref178064866"/>
      <w:r>
        <w:t>2</w:t>
      </w:r>
      <w:r>
        <w:tab/>
      </w:r>
      <w:bookmarkEnd w:id="4"/>
      <w:r w:rsidR="009D5476">
        <w:t xml:space="preserve">Text Proposal </w:t>
      </w:r>
      <w:r w:rsidR="009D5476" w:rsidRPr="00DD43F2">
        <w:rPr>
          <w:rFonts w:cs="Arial"/>
        </w:rPr>
        <w:t xml:space="preserve">to TS 38.214 </w:t>
      </w:r>
      <w:r w:rsidR="009D5476">
        <w:rPr>
          <w:rFonts w:cs="Arial"/>
        </w:rPr>
        <w:t>Section 6.1.4.1</w:t>
      </w:r>
    </w:p>
    <w:p w14:paraId="4390E21B" w14:textId="73C11F8F" w:rsidR="005C2DCC" w:rsidRDefault="005C2DCC" w:rsidP="003151AA">
      <w:pPr>
        <w:rPr>
          <w:rFonts w:ascii="Arial" w:hAnsi="Arial" w:cs="Arial"/>
        </w:rPr>
      </w:pPr>
    </w:p>
    <w:p w14:paraId="286EC897" w14:textId="77777777" w:rsidR="00090C20" w:rsidRPr="00DD43F2" w:rsidRDefault="00090C20" w:rsidP="00090C20">
      <w:pPr>
        <w:rPr>
          <w:rFonts w:ascii="Arial" w:hAnsi="Arial" w:cs="Arial"/>
        </w:rPr>
      </w:pPr>
      <w:r w:rsidRPr="00703F69">
        <w:rPr>
          <w:rFonts w:ascii="Arial" w:hAnsi="Arial" w:cs="Arial"/>
        </w:rPr>
        <w:t xml:space="preserve">====================== </w:t>
      </w:r>
      <w:r w:rsidRPr="00DD43F2">
        <w:rPr>
          <w:rFonts w:ascii="Arial" w:hAnsi="Arial" w:cs="Arial"/>
        </w:rPr>
        <w:t xml:space="preserve">Start of Text Proposal to TS 38.214 </w:t>
      </w:r>
      <w:r>
        <w:rPr>
          <w:rFonts w:ascii="Arial" w:hAnsi="Arial" w:cs="Arial"/>
        </w:rPr>
        <w:t xml:space="preserve">Section 6.1.4.1 </w:t>
      </w:r>
      <w:r w:rsidRPr="00DD43F2">
        <w:rPr>
          <w:rFonts w:ascii="Arial" w:hAnsi="Arial" w:cs="Arial"/>
        </w:rPr>
        <w:t>===================</w:t>
      </w:r>
    </w:p>
    <w:p w14:paraId="3D120F97" w14:textId="77777777" w:rsidR="00090C20" w:rsidRPr="00CC54B9" w:rsidRDefault="00090C20" w:rsidP="00090C20">
      <w:pPr>
        <w:pStyle w:val="B2"/>
        <w:ind w:left="0" w:firstLine="0"/>
        <w:rPr>
          <w:color w:val="000000"/>
          <w:lang w:val="en-US"/>
        </w:rPr>
      </w:pPr>
      <w:r>
        <w:t>&lt;…&gt;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90C20" w:rsidRPr="00A6281C" w14:paraId="3E591370" w14:textId="77777777" w:rsidTr="005B4486">
        <w:tc>
          <w:tcPr>
            <w:tcW w:w="9350" w:type="dxa"/>
            <w:shd w:val="clear" w:color="auto" w:fill="auto"/>
          </w:tcPr>
          <w:p w14:paraId="78ECD950" w14:textId="77777777" w:rsidR="00090C20" w:rsidRPr="00A6281C" w:rsidRDefault="00090C20" w:rsidP="005B4486">
            <w:pPr>
              <w:keepNext/>
              <w:keepLines/>
              <w:spacing w:before="120"/>
              <w:ind w:left="1418" w:hanging="1418"/>
              <w:outlineLvl w:val="3"/>
              <w:rPr>
                <w:rFonts w:eastAsia="SimSun"/>
                <w:color w:val="000000"/>
                <w:sz w:val="22"/>
                <w:szCs w:val="22"/>
                <w:lang w:eastAsia="en-US"/>
              </w:rPr>
            </w:pPr>
            <w:r w:rsidRPr="00A6281C">
              <w:rPr>
                <w:rFonts w:eastAsia="SimSun"/>
                <w:color w:val="000000"/>
                <w:sz w:val="22"/>
                <w:szCs w:val="22"/>
                <w:lang w:eastAsia="en-US"/>
              </w:rPr>
              <w:lastRenderedPageBreak/>
              <w:t>6.1.4.1</w:t>
            </w:r>
            <w:r w:rsidRPr="00A6281C">
              <w:rPr>
                <w:rFonts w:eastAsia="SimSun"/>
                <w:color w:val="000000"/>
                <w:sz w:val="22"/>
                <w:szCs w:val="22"/>
                <w:lang w:eastAsia="en-US"/>
              </w:rPr>
              <w:tab/>
              <w:t>Modulation order and target code rate determination</w:t>
            </w:r>
          </w:p>
          <w:p w14:paraId="3159BA84" w14:textId="77777777" w:rsidR="00090C20" w:rsidRPr="008D2D6C" w:rsidRDefault="00090C20" w:rsidP="005B4486">
            <w:pPr>
              <w:rPr>
                <w:color w:val="000000"/>
                <w:sz w:val="22"/>
              </w:rPr>
            </w:pPr>
            <w:r w:rsidRPr="008D2D6C">
              <w:rPr>
                <w:color w:val="000000"/>
                <w:sz w:val="22"/>
              </w:rPr>
              <w:t xml:space="preserve">For a PUSCH scheduled by RAR UL grant or for a PUSCH scheduled by a DCI format 0_0/0_1 with CRC scrambled by C-RNTI, MCS-C-RNTI, TC-RNTI, CS-RNTI, or SP-CSI-RNTI, or for a PUSCH with configured grant using CS-RNTI, </w:t>
            </w:r>
          </w:p>
          <w:p w14:paraId="5A551585" w14:textId="77777777" w:rsidR="00090C20" w:rsidRPr="008D2D6C" w:rsidRDefault="00090C20" w:rsidP="005B4486">
            <w:pPr>
              <w:pStyle w:val="B1"/>
              <w:rPr>
                <w:sz w:val="22"/>
              </w:rPr>
            </w:pPr>
            <w:r w:rsidRPr="008D2D6C">
              <w:rPr>
                <w:sz w:val="22"/>
              </w:rPr>
              <w:t>if transform precoding is disabled for this PUSCH transmission according to Subclause 6.1.3</w:t>
            </w:r>
          </w:p>
          <w:p w14:paraId="0D2778AB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if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mcs</w:t>
            </w:r>
            <w:proofErr w:type="spellEnd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 xml:space="preserve">-Table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in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 xml:space="preserve"> PUSCH-Config </w:t>
            </w:r>
            <w:r w:rsidRPr="00A6281C">
              <w:rPr>
                <w:rFonts w:eastAsiaTheme="minorHAnsi" w:cstheme="minorBidi"/>
                <w:sz w:val="22"/>
                <w:szCs w:val="22"/>
                <w:lang w:eastAsia="zh-CN"/>
              </w:rPr>
              <w:t>is set to 'qam256'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,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and PUSCH is scheduled with C-RNTI or SP-CSI-RNTI,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and PUSCH is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assigned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 scheduled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by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a PDCCH with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DCI format 0_1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with CRC scrambled by C-RNTI or SP-CSI-RNTI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,</w:t>
            </w:r>
          </w:p>
          <w:p w14:paraId="3E4CFA6F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5.1.3.1-2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used in the physical uplink shared channel.</w:t>
            </w:r>
          </w:p>
          <w:p w14:paraId="2A3044A6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elseif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the UE is not configured with </w:t>
            </w:r>
            <w:r w:rsidRPr="004A185D">
              <w:rPr>
                <w:rFonts w:eastAsiaTheme="minorHAnsi" w:cstheme="minorBidi"/>
                <w:sz w:val="22"/>
                <w:szCs w:val="22"/>
                <w:lang w:val="en-US" w:eastAsia="en-US"/>
              </w:rPr>
              <w:t>MCS-C-RNTI</w:t>
            </w:r>
            <w:r w:rsidRPr="004A185D">
              <w:rPr>
                <w:rFonts w:eastAsiaTheme="minorHAnsi" w:cstheme="minorBidi"/>
                <w:sz w:val="22"/>
                <w:szCs w:val="22"/>
                <w:lang w:eastAsia="en-US"/>
              </w:rPr>
              <w:t>,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eastAsia="en-US"/>
              </w:rPr>
              <w:t>mcs</w:t>
            </w:r>
            <w:proofErr w:type="spellEnd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eastAsia="en-US"/>
              </w:rPr>
              <w:t>-Table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in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eastAsia="en-US"/>
              </w:rPr>
              <w:t>PUSCH-Config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zh-CN"/>
              </w:rPr>
              <w:t>is set to 'qam64LowSE'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,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 xml:space="preserve">the PUSCH is scheduled with C-RNTI, or SP-CSI-RNTI,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>and the P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U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SCH is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assigned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 scheduled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by a PDCCH in a UE-specific search space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with CRC scrambled by C-RNTI or SP-CSI-RNTI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,</w:t>
            </w:r>
          </w:p>
          <w:p w14:paraId="18C6635B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sz w:val="22"/>
                <w:szCs w:val="22"/>
                <w:lang w:val="x-none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5.1.3.1-3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) used in the physical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uplink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shared channel.</w:t>
            </w:r>
          </w:p>
          <w:p w14:paraId="0DDE65BD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elseif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the UE is configured with </w:t>
            </w:r>
            <w:r w:rsidRPr="004A185D">
              <w:rPr>
                <w:rFonts w:eastAsiaTheme="minorHAnsi" w:cstheme="minorBidi"/>
                <w:sz w:val="22"/>
                <w:szCs w:val="22"/>
                <w:lang w:val="en-US" w:eastAsia="en-US"/>
              </w:rPr>
              <w:t>MCS-C-RNTI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, and the PUSCH is scheduled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by a PDCCH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with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CRC scrambled by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4A185D">
              <w:rPr>
                <w:rFonts w:eastAsiaTheme="minorHAnsi" w:cstheme="minorBidi"/>
                <w:sz w:val="22"/>
                <w:szCs w:val="22"/>
                <w:lang w:val="en-US" w:eastAsia="en-US"/>
              </w:rPr>
              <w:t>MCS-C-RNTI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,</w:t>
            </w:r>
          </w:p>
          <w:p w14:paraId="27F1C8AC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sz w:val="22"/>
                <w:szCs w:val="22"/>
                <w:lang w:val="x-none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5.1.3.1-3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) used in the physical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uplink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shared channel.</w:t>
            </w:r>
          </w:p>
          <w:p w14:paraId="01AC2D21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elseif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mcs</w:t>
            </w:r>
            <w:proofErr w:type="spellEnd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-Table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ConfiguredGrantConfig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is set to 'qam256',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 xml:space="preserve"> and PUSCH is scheduled with CS-RNTI</w:t>
            </w:r>
          </w:p>
          <w:p w14:paraId="454BF8C5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852" w:hanging="284"/>
              <w:textAlignment w:val="auto"/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if PUSCH is scheduled by a PDCCH with CRC scrambled by C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S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-RNTI or </w:t>
            </w:r>
          </w:p>
          <w:p w14:paraId="0E9376BD" w14:textId="30F0C111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852" w:hanging="284"/>
              <w:textAlignment w:val="auto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ab/>
              <w:t xml:space="preserve">if PUSCH is </w:t>
            </w:r>
            <w:r w:rsidR="00483119" w:rsidRPr="00562936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with configured grant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,</w:t>
            </w:r>
          </w:p>
          <w:p w14:paraId="4A3EDA9F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1136" w:hanging="284"/>
              <w:textAlignment w:val="auto"/>
              <w:rPr>
                <w:rFonts w:eastAsiaTheme="minorHAnsi" w:cstheme="minorBidi"/>
                <w:sz w:val="22"/>
                <w:szCs w:val="22"/>
                <w:lang w:val="x-none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5.1.3.1-2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) used in the physical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uplink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shared channel.</w:t>
            </w:r>
          </w:p>
          <w:p w14:paraId="6855D4CF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elseif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mcs</w:t>
            </w:r>
            <w:proofErr w:type="spellEnd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-Table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ConfiguredGrantConfig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is set to '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zh-CN"/>
              </w:rPr>
              <w:t>qam64LowSE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',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and PUSCH is scheduled with CS-RNTI</w:t>
            </w:r>
          </w:p>
          <w:p w14:paraId="3FD1FB3E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ab/>
              <w:t>if PUSCH is scheduled by a PDCCH with CRC scrambled by C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S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-RNTI or</w:t>
            </w:r>
          </w:p>
          <w:p w14:paraId="75A03E88" w14:textId="00567D5A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ab/>
              <w:t xml:space="preserve">if PUSCH is </w:t>
            </w:r>
            <w:r w:rsidR="00562936" w:rsidRPr="00562936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with configured grant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,</w:t>
            </w:r>
          </w:p>
          <w:p w14:paraId="1F8BCC69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1136" w:hanging="284"/>
              <w:textAlignment w:val="auto"/>
              <w:rPr>
                <w:rFonts w:eastAsiaTheme="minorHAnsi" w:cstheme="minorBidi"/>
                <w:sz w:val="22"/>
                <w:szCs w:val="22"/>
                <w:lang w:val="x-none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5.1.3.1-3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) used in the physical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uplink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shared channel.</w:t>
            </w:r>
          </w:p>
          <w:p w14:paraId="512DAC4A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>else</w:t>
            </w:r>
          </w:p>
          <w:p w14:paraId="60376C0C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5.1.3.1-1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used in the physical uplink shared channel.</w:t>
            </w:r>
          </w:p>
          <w:p w14:paraId="4938E80B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else</w:t>
            </w:r>
          </w:p>
          <w:p w14:paraId="272AC61D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if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mcs-TableTransformPrecoder</w:t>
            </w:r>
            <w:proofErr w:type="spellEnd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in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 xml:space="preserve">PUSCH-Config </w:t>
            </w:r>
            <w:r w:rsidRPr="00A6281C">
              <w:rPr>
                <w:rFonts w:eastAsiaTheme="minorHAnsi" w:cstheme="minorBidi"/>
                <w:sz w:val="22"/>
                <w:szCs w:val="22"/>
                <w:lang w:eastAsia="zh-CN"/>
              </w:rPr>
              <w:t>is set to 'qam256'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,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and the PUSCH is scheduled with C-RNTI or SP-CSI-RNTI,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and PUSCH is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assigned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 scheduled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by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a PDCCH with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DCI format 0_1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with CRC scrambled by C-RNTI or SP-CSI-RNTI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,</w:t>
            </w:r>
          </w:p>
          <w:p w14:paraId="2EFF1164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lastRenderedPageBreak/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5.1.3.1.-2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) used in the physical uplink shared channel. </w:t>
            </w:r>
          </w:p>
          <w:p w14:paraId="0A4AEE6A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elseif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the UE is not configured with </w:t>
            </w:r>
            <w:r w:rsidRPr="004A185D">
              <w:rPr>
                <w:rFonts w:eastAsiaTheme="minorHAnsi" w:cstheme="minorBidi"/>
                <w:sz w:val="22"/>
                <w:szCs w:val="22"/>
                <w:lang w:val="en-US" w:eastAsia="en-US"/>
              </w:rPr>
              <w:t>MCS-C-RNTI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eastAsia="en-US"/>
              </w:rPr>
              <w:t>mcs-TableTransformPrecoder</w:t>
            </w:r>
            <w:proofErr w:type="spellEnd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in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eastAsia="en-US"/>
              </w:rPr>
              <w:t>PUSCH-Config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zh-CN"/>
              </w:rPr>
              <w:t>is set to 'qam64LowSE'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,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 xml:space="preserve">and the PUSCH is scheduled with C-RNTI, or SP-CSI-RNTI,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>and the P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U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SCH is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assigned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 scheduled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by a PDCCH in a UE-specific search space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with CRC scrambled by C-RNTI or SP-CSI-RNTI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,</w:t>
            </w:r>
          </w:p>
          <w:p w14:paraId="77A91E1D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sz w:val="22"/>
                <w:szCs w:val="22"/>
                <w:lang w:val="x-none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6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.1.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4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.1-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2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) used in the physical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uplink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shared channel.</w:t>
            </w:r>
          </w:p>
          <w:p w14:paraId="2DF534EC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elseif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  <w:t xml:space="preserve">the UE is configured with </w:t>
            </w:r>
            <w:r w:rsidRPr="004A185D">
              <w:rPr>
                <w:rFonts w:eastAsiaTheme="minorHAnsi" w:cstheme="minorBidi"/>
                <w:sz w:val="22"/>
                <w:szCs w:val="22"/>
                <w:lang w:val="en-US" w:eastAsia="en-US"/>
              </w:rPr>
              <w:t>MCS-C-RNTI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, and the PUSCH is scheduled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by a PDCCH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with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CRC scrambled by </w:t>
            </w:r>
            <w:r w:rsidRPr="004A185D">
              <w:rPr>
                <w:rFonts w:eastAsiaTheme="minorHAnsi" w:cstheme="minorBidi"/>
                <w:sz w:val="22"/>
                <w:szCs w:val="22"/>
                <w:lang w:val="en-US" w:eastAsia="en-US"/>
              </w:rPr>
              <w:t>MCS-C-RNTI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,</w:t>
            </w:r>
          </w:p>
          <w:p w14:paraId="32FC1B46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sz w:val="22"/>
                <w:szCs w:val="22"/>
                <w:lang w:val="x-none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6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.1.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4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.1-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2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) used in the physical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uplink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shared channel.</w:t>
            </w:r>
          </w:p>
          <w:p w14:paraId="0CAF2898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elseif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mcs-TableTransformPrecoder</w:t>
            </w:r>
            <w:proofErr w:type="spellEnd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in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ConfiguredGrantConfig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is set to 'qam256',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and PUSCH is scheduled with C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S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-RNTI,</w:t>
            </w:r>
          </w:p>
          <w:p w14:paraId="36B512BB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if PUSCH is scheduled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by a PDCCH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with CRC scrambled by C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S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-RNTI or</w:t>
            </w:r>
          </w:p>
          <w:p w14:paraId="5B9C5CA9" w14:textId="35C8B71A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852" w:hanging="284"/>
              <w:textAlignment w:val="auto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ab/>
              <w:t xml:space="preserve">if PUSCH is </w:t>
            </w:r>
            <w:r w:rsidR="00562936" w:rsidRPr="00562936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with configured grant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,</w:t>
            </w:r>
          </w:p>
          <w:p w14:paraId="189B993C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1136" w:hanging="284"/>
              <w:textAlignment w:val="auto"/>
              <w:rPr>
                <w:rFonts w:eastAsiaTheme="minorHAnsi" w:cstheme="minorBidi"/>
                <w:sz w:val="22"/>
                <w:szCs w:val="22"/>
                <w:lang w:val="x-none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5.1.3.1-2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) used in the physical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uplink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shared channel.</w:t>
            </w:r>
          </w:p>
          <w:p w14:paraId="24526479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elseif </w:t>
            </w:r>
            <w:proofErr w:type="spellStart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eastAsia="en-US"/>
              </w:rPr>
              <w:t>mcs-TableTransformPrecoder</w:t>
            </w:r>
            <w:proofErr w:type="spellEnd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in 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ConfiguredGrantConfig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is set to '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eastAsia="zh-CN"/>
              </w:rPr>
              <w:t>qam64LowSE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',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and PUSCH is scheduled with C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S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>-RNTI,</w:t>
            </w:r>
          </w:p>
          <w:p w14:paraId="07E528FD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 xml:space="preserve">if PUSCH is scheduled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by a PDCCH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with CRC scrambled by C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S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-RNTI or</w:t>
            </w:r>
          </w:p>
          <w:p w14:paraId="7D6219C5" w14:textId="5D4D925B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852" w:hanging="284"/>
              <w:textAlignment w:val="auto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ab/>
              <w:t xml:space="preserve">if PUSCH is </w:t>
            </w:r>
            <w:r w:rsidR="00562936" w:rsidRPr="00562936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with configured grant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,</w:t>
            </w:r>
          </w:p>
          <w:p w14:paraId="37838CAF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1136" w:hanging="284"/>
              <w:textAlignment w:val="auto"/>
              <w:rPr>
                <w:rFonts w:eastAsiaTheme="minorHAnsi" w:cstheme="minorBidi"/>
                <w:sz w:val="22"/>
                <w:szCs w:val="22"/>
                <w:lang w:val="x-none"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6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.1.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4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.1-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2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) used in the physical 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uplink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shared channel.</w:t>
            </w:r>
          </w:p>
          <w:p w14:paraId="4CB8E1A0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567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>else</w:t>
            </w:r>
          </w:p>
          <w:p w14:paraId="6BB49EF9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ind w:left="851" w:hanging="284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-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and Table 6.1.4.1-1to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sz w:val="22"/>
                <w:szCs w:val="22"/>
                <w:lang w:eastAsia="en-US"/>
              </w:rPr>
              <w:t>R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) used in the physical uplink shared channel.</w:t>
            </w:r>
          </w:p>
          <w:p w14:paraId="0B43AD39" w14:textId="77777777" w:rsidR="00090C20" w:rsidRPr="00A6281C" w:rsidRDefault="00090C20" w:rsidP="005B4486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end</w:t>
            </w:r>
          </w:p>
        </w:tc>
      </w:tr>
    </w:tbl>
    <w:p w14:paraId="7A4B7E36" w14:textId="77777777" w:rsidR="00090C20" w:rsidRDefault="00090C20" w:rsidP="00090C20">
      <w:pPr>
        <w:pStyle w:val="B2"/>
        <w:ind w:left="0" w:firstLine="0"/>
        <w:rPr>
          <w:color w:val="000000"/>
          <w:lang w:val="en-US"/>
        </w:rPr>
      </w:pPr>
      <w:r>
        <w:lastRenderedPageBreak/>
        <w:t>&lt;…&gt;</w:t>
      </w:r>
    </w:p>
    <w:p w14:paraId="3D35C53E" w14:textId="77777777" w:rsidR="00090C20" w:rsidRDefault="00090C20" w:rsidP="00090C20">
      <w:pPr>
        <w:rPr>
          <w:rFonts w:ascii="Arial" w:hAnsi="Arial" w:cs="Arial"/>
        </w:rPr>
      </w:pPr>
      <w:r>
        <w:rPr>
          <w:rFonts w:ascii="Arial" w:hAnsi="Arial" w:cs="Arial"/>
        </w:rPr>
        <w:t>====================== End of Text Proposal to TS 38.214 ======================</w:t>
      </w:r>
    </w:p>
    <w:p w14:paraId="64E42E88" w14:textId="77777777" w:rsidR="00090C20" w:rsidRPr="002226B8" w:rsidRDefault="00090C20" w:rsidP="002226B8"/>
    <w:p w14:paraId="03B0F6C0" w14:textId="77777777" w:rsidR="006F12B7" w:rsidRPr="00CE0424" w:rsidRDefault="006F12B7" w:rsidP="00CE0424">
      <w:pPr>
        <w:pStyle w:val="BodyText"/>
      </w:pPr>
    </w:p>
    <w:sectPr w:rsidR="006F12B7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1E461" w14:textId="77777777" w:rsidR="00966C0C" w:rsidRDefault="00966C0C">
      <w:r>
        <w:separator/>
      </w:r>
    </w:p>
  </w:endnote>
  <w:endnote w:type="continuationSeparator" w:id="0">
    <w:p w14:paraId="3E977C0C" w14:textId="77777777" w:rsidR="00966C0C" w:rsidRDefault="00966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0FE26" w14:textId="77777777" w:rsidR="00966C0C" w:rsidRDefault="00966C0C">
      <w:r>
        <w:separator/>
      </w:r>
    </w:p>
  </w:footnote>
  <w:footnote w:type="continuationSeparator" w:id="0">
    <w:p w14:paraId="51105EBF" w14:textId="77777777" w:rsidR="00966C0C" w:rsidRDefault="00966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B30E6E"/>
    <w:multiLevelType w:val="hybridMultilevel"/>
    <w:tmpl w:val="A04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2E2015"/>
    <w:multiLevelType w:val="hybridMultilevel"/>
    <w:tmpl w:val="FBBE4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2F0CAC"/>
    <w:multiLevelType w:val="hybridMultilevel"/>
    <w:tmpl w:val="C90A3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D4246A"/>
    <w:multiLevelType w:val="hybridMultilevel"/>
    <w:tmpl w:val="48C65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83E14E1"/>
    <w:multiLevelType w:val="hybridMultilevel"/>
    <w:tmpl w:val="86B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7543DF"/>
    <w:multiLevelType w:val="hybridMultilevel"/>
    <w:tmpl w:val="23EA2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C04972"/>
    <w:multiLevelType w:val="hybridMultilevel"/>
    <w:tmpl w:val="A7526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A1BC7"/>
    <w:multiLevelType w:val="multilevel"/>
    <w:tmpl w:val="333CF1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157C68"/>
    <w:multiLevelType w:val="hybridMultilevel"/>
    <w:tmpl w:val="C62895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9"/>
  </w:num>
  <w:num w:numId="4">
    <w:abstractNumId w:val="20"/>
  </w:num>
  <w:num w:numId="5">
    <w:abstractNumId w:val="15"/>
  </w:num>
  <w:num w:numId="6">
    <w:abstractNumId w:val="22"/>
  </w:num>
  <w:num w:numId="7">
    <w:abstractNumId w:val="27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1"/>
  </w:num>
  <w:num w:numId="16">
    <w:abstractNumId w:val="29"/>
  </w:num>
  <w:num w:numId="17">
    <w:abstractNumId w:val="9"/>
  </w:num>
  <w:num w:numId="18">
    <w:abstractNumId w:val="11"/>
  </w:num>
  <w:num w:numId="19">
    <w:abstractNumId w:val="5"/>
  </w:num>
  <w:num w:numId="20">
    <w:abstractNumId w:val="31"/>
  </w:num>
  <w:num w:numId="21">
    <w:abstractNumId w:val="17"/>
  </w:num>
  <w:num w:numId="22">
    <w:abstractNumId w:val="30"/>
  </w:num>
  <w:num w:numId="23">
    <w:abstractNumId w:val="14"/>
  </w:num>
  <w:num w:numId="24">
    <w:abstractNumId w:val="8"/>
  </w:num>
  <w:num w:numId="25">
    <w:abstractNumId w:val="12"/>
  </w:num>
  <w:num w:numId="26">
    <w:abstractNumId w:val="10"/>
  </w:num>
  <w:num w:numId="27">
    <w:abstractNumId w:val="18"/>
  </w:num>
  <w:num w:numId="28">
    <w:abstractNumId w:val="4"/>
  </w:num>
  <w:num w:numId="29">
    <w:abstractNumId w:val="28"/>
  </w:num>
  <w:num w:numId="30">
    <w:abstractNumId w:val="6"/>
  </w:num>
  <w:num w:numId="31">
    <w:abstractNumId w:val="23"/>
  </w:num>
  <w:num w:numId="32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5473"/>
    <w:rsid w:val="00077E5F"/>
    <w:rsid w:val="0008036A"/>
    <w:rsid w:val="000809E2"/>
    <w:rsid w:val="00081AE6"/>
    <w:rsid w:val="00081D7E"/>
    <w:rsid w:val="000855EB"/>
    <w:rsid w:val="00085B52"/>
    <w:rsid w:val="000866F2"/>
    <w:rsid w:val="0009009F"/>
    <w:rsid w:val="00090C20"/>
    <w:rsid w:val="00091557"/>
    <w:rsid w:val="000924C1"/>
    <w:rsid w:val="000924F0"/>
    <w:rsid w:val="00093474"/>
    <w:rsid w:val="0009510F"/>
    <w:rsid w:val="000A1B7B"/>
    <w:rsid w:val="000A2E26"/>
    <w:rsid w:val="000A56F2"/>
    <w:rsid w:val="000B2719"/>
    <w:rsid w:val="000B3A8F"/>
    <w:rsid w:val="000B4AB9"/>
    <w:rsid w:val="000B58C3"/>
    <w:rsid w:val="000B61E9"/>
    <w:rsid w:val="000C165A"/>
    <w:rsid w:val="000C2E19"/>
    <w:rsid w:val="000C38D1"/>
    <w:rsid w:val="000D0D07"/>
    <w:rsid w:val="000D4797"/>
    <w:rsid w:val="000E0527"/>
    <w:rsid w:val="000E1E92"/>
    <w:rsid w:val="000E2972"/>
    <w:rsid w:val="000E465A"/>
    <w:rsid w:val="000E5710"/>
    <w:rsid w:val="000F06D6"/>
    <w:rsid w:val="000F0EB1"/>
    <w:rsid w:val="000F1106"/>
    <w:rsid w:val="000F3BE9"/>
    <w:rsid w:val="000F3F6C"/>
    <w:rsid w:val="000F6DF3"/>
    <w:rsid w:val="000F7A2E"/>
    <w:rsid w:val="001005FF"/>
    <w:rsid w:val="00102198"/>
    <w:rsid w:val="001062FB"/>
    <w:rsid w:val="001063E6"/>
    <w:rsid w:val="00106707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721"/>
    <w:rsid w:val="001344C0"/>
    <w:rsid w:val="001346FA"/>
    <w:rsid w:val="00135252"/>
    <w:rsid w:val="00137AB5"/>
    <w:rsid w:val="00137F0B"/>
    <w:rsid w:val="00144020"/>
    <w:rsid w:val="00151E23"/>
    <w:rsid w:val="001526E0"/>
    <w:rsid w:val="001551B5"/>
    <w:rsid w:val="001659C1"/>
    <w:rsid w:val="00167FC1"/>
    <w:rsid w:val="00173A8E"/>
    <w:rsid w:val="0017502C"/>
    <w:rsid w:val="00176A73"/>
    <w:rsid w:val="0018143F"/>
    <w:rsid w:val="00181FF8"/>
    <w:rsid w:val="00190AC1"/>
    <w:rsid w:val="00192CCD"/>
    <w:rsid w:val="0019341A"/>
    <w:rsid w:val="00197DF9"/>
    <w:rsid w:val="001A191B"/>
    <w:rsid w:val="001A1987"/>
    <w:rsid w:val="001A2564"/>
    <w:rsid w:val="001A6173"/>
    <w:rsid w:val="001A6CBA"/>
    <w:rsid w:val="001B0D97"/>
    <w:rsid w:val="001B5A5D"/>
    <w:rsid w:val="001C1CE5"/>
    <w:rsid w:val="001C24A2"/>
    <w:rsid w:val="001C3D2A"/>
    <w:rsid w:val="001C5616"/>
    <w:rsid w:val="001C6CA5"/>
    <w:rsid w:val="001D07C9"/>
    <w:rsid w:val="001D51BA"/>
    <w:rsid w:val="001D53E7"/>
    <w:rsid w:val="001D6342"/>
    <w:rsid w:val="001D6D53"/>
    <w:rsid w:val="001E58E2"/>
    <w:rsid w:val="001E7AED"/>
    <w:rsid w:val="001E7B37"/>
    <w:rsid w:val="001F3916"/>
    <w:rsid w:val="001F54C5"/>
    <w:rsid w:val="001F662C"/>
    <w:rsid w:val="001F7074"/>
    <w:rsid w:val="00200490"/>
    <w:rsid w:val="00201414"/>
    <w:rsid w:val="00201F3A"/>
    <w:rsid w:val="00203F96"/>
    <w:rsid w:val="002069B2"/>
    <w:rsid w:val="00207FA3"/>
    <w:rsid w:val="00211E7E"/>
    <w:rsid w:val="00214DA8"/>
    <w:rsid w:val="00215423"/>
    <w:rsid w:val="002158FA"/>
    <w:rsid w:val="00217685"/>
    <w:rsid w:val="00220600"/>
    <w:rsid w:val="002224DB"/>
    <w:rsid w:val="002226B8"/>
    <w:rsid w:val="00223FCB"/>
    <w:rsid w:val="002252C3"/>
    <w:rsid w:val="00225C54"/>
    <w:rsid w:val="002266EC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07EC"/>
    <w:rsid w:val="00251483"/>
    <w:rsid w:val="0025157B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14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2A2"/>
    <w:rsid w:val="00296F44"/>
    <w:rsid w:val="0029777D"/>
    <w:rsid w:val="002A055E"/>
    <w:rsid w:val="002A07AC"/>
    <w:rsid w:val="002A0B23"/>
    <w:rsid w:val="002A1D4E"/>
    <w:rsid w:val="002A2869"/>
    <w:rsid w:val="002B09B6"/>
    <w:rsid w:val="002B0FBF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25BB"/>
    <w:rsid w:val="00302AAA"/>
    <w:rsid w:val="0030501F"/>
    <w:rsid w:val="00307BA1"/>
    <w:rsid w:val="00311702"/>
    <w:rsid w:val="00311E82"/>
    <w:rsid w:val="00313FD6"/>
    <w:rsid w:val="003143BD"/>
    <w:rsid w:val="003151AA"/>
    <w:rsid w:val="00315363"/>
    <w:rsid w:val="003165A0"/>
    <w:rsid w:val="00316655"/>
    <w:rsid w:val="00316994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5904"/>
    <w:rsid w:val="00356802"/>
    <w:rsid w:val="00357380"/>
    <w:rsid w:val="00360190"/>
    <w:rsid w:val="003602D9"/>
    <w:rsid w:val="003604CE"/>
    <w:rsid w:val="00370E47"/>
    <w:rsid w:val="003742AC"/>
    <w:rsid w:val="00377887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0AF"/>
    <w:rsid w:val="003B159C"/>
    <w:rsid w:val="003B197C"/>
    <w:rsid w:val="003B369F"/>
    <w:rsid w:val="003B36A3"/>
    <w:rsid w:val="003B64BB"/>
    <w:rsid w:val="003B7FE5"/>
    <w:rsid w:val="003C11C8"/>
    <w:rsid w:val="003C206C"/>
    <w:rsid w:val="003C2702"/>
    <w:rsid w:val="003C7806"/>
    <w:rsid w:val="003D109F"/>
    <w:rsid w:val="003D2478"/>
    <w:rsid w:val="003D3C45"/>
    <w:rsid w:val="003D480A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07E35"/>
    <w:rsid w:val="00410134"/>
    <w:rsid w:val="00410B72"/>
    <w:rsid w:val="00410F18"/>
    <w:rsid w:val="0041263E"/>
    <w:rsid w:val="00413AAC"/>
    <w:rsid w:val="00413E92"/>
    <w:rsid w:val="0041668B"/>
    <w:rsid w:val="00421105"/>
    <w:rsid w:val="00422AA4"/>
    <w:rsid w:val="004242F4"/>
    <w:rsid w:val="00424619"/>
    <w:rsid w:val="00427248"/>
    <w:rsid w:val="00437447"/>
    <w:rsid w:val="00437C1E"/>
    <w:rsid w:val="00441A92"/>
    <w:rsid w:val="00442F2E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3119"/>
    <w:rsid w:val="00492BC5"/>
    <w:rsid w:val="004964F1"/>
    <w:rsid w:val="004A16BC"/>
    <w:rsid w:val="004A185D"/>
    <w:rsid w:val="004A2B94"/>
    <w:rsid w:val="004B66CE"/>
    <w:rsid w:val="004B6F6A"/>
    <w:rsid w:val="004B7C0C"/>
    <w:rsid w:val="004C1A1C"/>
    <w:rsid w:val="004C3898"/>
    <w:rsid w:val="004C689E"/>
    <w:rsid w:val="004D295C"/>
    <w:rsid w:val="004D36B1"/>
    <w:rsid w:val="004D7EBD"/>
    <w:rsid w:val="004E2680"/>
    <w:rsid w:val="004E28F9"/>
    <w:rsid w:val="004E462E"/>
    <w:rsid w:val="004E56DC"/>
    <w:rsid w:val="004E76F4"/>
    <w:rsid w:val="004E7E0C"/>
    <w:rsid w:val="004F0B4E"/>
    <w:rsid w:val="004F0B6C"/>
    <w:rsid w:val="004F2078"/>
    <w:rsid w:val="004F4DA3"/>
    <w:rsid w:val="005039C7"/>
    <w:rsid w:val="00506557"/>
    <w:rsid w:val="0050677A"/>
    <w:rsid w:val="005108D8"/>
    <w:rsid w:val="005116F9"/>
    <w:rsid w:val="005126D6"/>
    <w:rsid w:val="005131FB"/>
    <w:rsid w:val="005153A7"/>
    <w:rsid w:val="005219CF"/>
    <w:rsid w:val="00533B84"/>
    <w:rsid w:val="00534B59"/>
    <w:rsid w:val="00536759"/>
    <w:rsid w:val="00536B08"/>
    <w:rsid w:val="00537C62"/>
    <w:rsid w:val="00546970"/>
    <w:rsid w:val="00554E19"/>
    <w:rsid w:val="0056121F"/>
    <w:rsid w:val="005615D9"/>
    <w:rsid w:val="00562936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522F"/>
    <w:rsid w:val="005B6F83"/>
    <w:rsid w:val="005C01B7"/>
    <w:rsid w:val="005C2DCC"/>
    <w:rsid w:val="005C5DBE"/>
    <w:rsid w:val="005C74FB"/>
    <w:rsid w:val="005D1602"/>
    <w:rsid w:val="005D63F7"/>
    <w:rsid w:val="005E385F"/>
    <w:rsid w:val="005E5B81"/>
    <w:rsid w:val="005E6A0B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2E0F"/>
    <w:rsid w:val="00636398"/>
    <w:rsid w:val="006368D3"/>
    <w:rsid w:val="00636E40"/>
    <w:rsid w:val="006377EC"/>
    <w:rsid w:val="0064151F"/>
    <w:rsid w:val="00641533"/>
    <w:rsid w:val="0064208D"/>
    <w:rsid w:val="00643475"/>
    <w:rsid w:val="0064396A"/>
    <w:rsid w:val="0064624E"/>
    <w:rsid w:val="00647B25"/>
    <w:rsid w:val="00650AB9"/>
    <w:rsid w:val="0065566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103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9BE"/>
    <w:rsid w:val="00683ECE"/>
    <w:rsid w:val="006840EB"/>
    <w:rsid w:val="006945C4"/>
    <w:rsid w:val="00695496"/>
    <w:rsid w:val="00695FC2"/>
    <w:rsid w:val="00696949"/>
    <w:rsid w:val="00697052"/>
    <w:rsid w:val="006A231A"/>
    <w:rsid w:val="006A46FB"/>
    <w:rsid w:val="006A5E28"/>
    <w:rsid w:val="006A697B"/>
    <w:rsid w:val="006A7AFF"/>
    <w:rsid w:val="006B0D07"/>
    <w:rsid w:val="006B1816"/>
    <w:rsid w:val="006B2099"/>
    <w:rsid w:val="006B50CF"/>
    <w:rsid w:val="006B574F"/>
    <w:rsid w:val="006C03B8"/>
    <w:rsid w:val="006C5EC9"/>
    <w:rsid w:val="006C6059"/>
    <w:rsid w:val="006C7522"/>
    <w:rsid w:val="006D0D6A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2B7"/>
    <w:rsid w:val="006F1B70"/>
    <w:rsid w:val="006F341D"/>
    <w:rsid w:val="006F3CDE"/>
    <w:rsid w:val="006F44BB"/>
    <w:rsid w:val="006F58D4"/>
    <w:rsid w:val="006F6582"/>
    <w:rsid w:val="0070346E"/>
    <w:rsid w:val="00703F69"/>
    <w:rsid w:val="00704EDB"/>
    <w:rsid w:val="00706101"/>
    <w:rsid w:val="00707072"/>
    <w:rsid w:val="00707D61"/>
    <w:rsid w:val="00712287"/>
    <w:rsid w:val="00712772"/>
    <w:rsid w:val="007148D3"/>
    <w:rsid w:val="00715B9A"/>
    <w:rsid w:val="007226A0"/>
    <w:rsid w:val="00723917"/>
    <w:rsid w:val="007257D0"/>
    <w:rsid w:val="00726EA6"/>
    <w:rsid w:val="00727208"/>
    <w:rsid w:val="00727680"/>
    <w:rsid w:val="007348B1"/>
    <w:rsid w:val="007362A6"/>
    <w:rsid w:val="00736D7D"/>
    <w:rsid w:val="00740E58"/>
    <w:rsid w:val="007415B5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788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73E"/>
    <w:rsid w:val="007D5901"/>
    <w:rsid w:val="007D7526"/>
    <w:rsid w:val="007E4610"/>
    <w:rsid w:val="007E4715"/>
    <w:rsid w:val="007E505B"/>
    <w:rsid w:val="007E7091"/>
    <w:rsid w:val="00800D1F"/>
    <w:rsid w:val="00803FAE"/>
    <w:rsid w:val="0080605F"/>
    <w:rsid w:val="00807786"/>
    <w:rsid w:val="00811FCB"/>
    <w:rsid w:val="00814786"/>
    <w:rsid w:val="008158D6"/>
    <w:rsid w:val="00817196"/>
    <w:rsid w:val="008235DB"/>
    <w:rsid w:val="00824AB4"/>
    <w:rsid w:val="00825C42"/>
    <w:rsid w:val="00825D25"/>
    <w:rsid w:val="008261DB"/>
    <w:rsid w:val="00827D6F"/>
    <w:rsid w:val="00833BE4"/>
    <w:rsid w:val="00835F53"/>
    <w:rsid w:val="008376AC"/>
    <w:rsid w:val="00843099"/>
    <w:rsid w:val="008444E8"/>
    <w:rsid w:val="00844E80"/>
    <w:rsid w:val="00846FE7"/>
    <w:rsid w:val="00852F5F"/>
    <w:rsid w:val="00856911"/>
    <w:rsid w:val="008654E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462"/>
    <w:rsid w:val="0088457C"/>
    <w:rsid w:val="00892252"/>
    <w:rsid w:val="008941E3"/>
    <w:rsid w:val="00894A88"/>
    <w:rsid w:val="00895386"/>
    <w:rsid w:val="008A027C"/>
    <w:rsid w:val="008A21FF"/>
    <w:rsid w:val="008A2CE2"/>
    <w:rsid w:val="008A30AC"/>
    <w:rsid w:val="008A44B8"/>
    <w:rsid w:val="008A51A8"/>
    <w:rsid w:val="008A54C7"/>
    <w:rsid w:val="008A7404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2D6C"/>
    <w:rsid w:val="008D34F1"/>
    <w:rsid w:val="008D39D8"/>
    <w:rsid w:val="008D60D9"/>
    <w:rsid w:val="008D6D1A"/>
    <w:rsid w:val="008E065E"/>
    <w:rsid w:val="008E0927"/>
    <w:rsid w:val="008E1909"/>
    <w:rsid w:val="008F0E8D"/>
    <w:rsid w:val="008F1624"/>
    <w:rsid w:val="008F1C4E"/>
    <w:rsid w:val="008F1EAB"/>
    <w:rsid w:val="008F33DC"/>
    <w:rsid w:val="008F477F"/>
    <w:rsid w:val="00902350"/>
    <w:rsid w:val="009032A7"/>
    <w:rsid w:val="0090336B"/>
    <w:rsid w:val="009053AA"/>
    <w:rsid w:val="00906939"/>
    <w:rsid w:val="00910B7D"/>
    <w:rsid w:val="00911DFB"/>
    <w:rsid w:val="009139D9"/>
    <w:rsid w:val="00914AD8"/>
    <w:rsid w:val="00916079"/>
    <w:rsid w:val="0091690D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3E4"/>
    <w:rsid w:val="00947713"/>
    <w:rsid w:val="00950DE7"/>
    <w:rsid w:val="00953920"/>
    <w:rsid w:val="00953D47"/>
    <w:rsid w:val="0095681E"/>
    <w:rsid w:val="009572D4"/>
    <w:rsid w:val="00960B2E"/>
    <w:rsid w:val="00961921"/>
    <w:rsid w:val="0096430A"/>
    <w:rsid w:val="0096554B"/>
    <w:rsid w:val="0096584A"/>
    <w:rsid w:val="00966C0C"/>
    <w:rsid w:val="00971F08"/>
    <w:rsid w:val="0097603D"/>
    <w:rsid w:val="00976949"/>
    <w:rsid w:val="00980477"/>
    <w:rsid w:val="00984678"/>
    <w:rsid w:val="00985253"/>
    <w:rsid w:val="009853B3"/>
    <w:rsid w:val="00990630"/>
    <w:rsid w:val="00991761"/>
    <w:rsid w:val="00994DCA"/>
    <w:rsid w:val="009960EC"/>
    <w:rsid w:val="00996E49"/>
    <w:rsid w:val="009970DD"/>
    <w:rsid w:val="0099716A"/>
    <w:rsid w:val="009A0FBA"/>
    <w:rsid w:val="009A1310"/>
    <w:rsid w:val="009A1601"/>
    <w:rsid w:val="009A3BB6"/>
    <w:rsid w:val="009A462D"/>
    <w:rsid w:val="009A5CBA"/>
    <w:rsid w:val="009A5CD3"/>
    <w:rsid w:val="009B1F30"/>
    <w:rsid w:val="009B3AC2"/>
    <w:rsid w:val="009B4DF4"/>
    <w:rsid w:val="009B564E"/>
    <w:rsid w:val="009B7E87"/>
    <w:rsid w:val="009C0169"/>
    <w:rsid w:val="009C403E"/>
    <w:rsid w:val="009D4FF0"/>
    <w:rsid w:val="009D5476"/>
    <w:rsid w:val="009D703C"/>
    <w:rsid w:val="009D718F"/>
    <w:rsid w:val="009D7EAB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0DEC"/>
    <w:rsid w:val="00A2193B"/>
    <w:rsid w:val="00A2351A"/>
    <w:rsid w:val="00A23DDA"/>
    <w:rsid w:val="00A264A9"/>
    <w:rsid w:val="00A26DCF"/>
    <w:rsid w:val="00A27785"/>
    <w:rsid w:val="00A30187"/>
    <w:rsid w:val="00A3448A"/>
    <w:rsid w:val="00A36297"/>
    <w:rsid w:val="00A41E2B"/>
    <w:rsid w:val="00A4470F"/>
    <w:rsid w:val="00A45B74"/>
    <w:rsid w:val="00A51893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062"/>
    <w:rsid w:val="00AC2ECD"/>
    <w:rsid w:val="00AC3119"/>
    <w:rsid w:val="00AC49FB"/>
    <w:rsid w:val="00AC5A10"/>
    <w:rsid w:val="00AC6676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AF5A2D"/>
    <w:rsid w:val="00AF6DB5"/>
    <w:rsid w:val="00B006FE"/>
    <w:rsid w:val="00B007CB"/>
    <w:rsid w:val="00B02AA9"/>
    <w:rsid w:val="00B02BBB"/>
    <w:rsid w:val="00B02FA3"/>
    <w:rsid w:val="00B05084"/>
    <w:rsid w:val="00B10F76"/>
    <w:rsid w:val="00B14400"/>
    <w:rsid w:val="00B157F9"/>
    <w:rsid w:val="00B20256"/>
    <w:rsid w:val="00B20D09"/>
    <w:rsid w:val="00B24EB8"/>
    <w:rsid w:val="00B2763F"/>
    <w:rsid w:val="00B27AAC"/>
    <w:rsid w:val="00B30929"/>
    <w:rsid w:val="00B34EAC"/>
    <w:rsid w:val="00B372AA"/>
    <w:rsid w:val="00B40445"/>
    <w:rsid w:val="00B409E0"/>
    <w:rsid w:val="00B41888"/>
    <w:rsid w:val="00B45A52"/>
    <w:rsid w:val="00B46175"/>
    <w:rsid w:val="00B464F0"/>
    <w:rsid w:val="00B5177B"/>
    <w:rsid w:val="00B53A3A"/>
    <w:rsid w:val="00B548B7"/>
    <w:rsid w:val="00B655EA"/>
    <w:rsid w:val="00B664C7"/>
    <w:rsid w:val="00B739F6"/>
    <w:rsid w:val="00B76920"/>
    <w:rsid w:val="00B81A6C"/>
    <w:rsid w:val="00B85DE5"/>
    <w:rsid w:val="00B90F73"/>
    <w:rsid w:val="00B933D0"/>
    <w:rsid w:val="00B93B59"/>
    <w:rsid w:val="00B9406A"/>
    <w:rsid w:val="00BA2280"/>
    <w:rsid w:val="00BA2A08"/>
    <w:rsid w:val="00BA56D2"/>
    <w:rsid w:val="00BA5C89"/>
    <w:rsid w:val="00BA76E0"/>
    <w:rsid w:val="00BB2A25"/>
    <w:rsid w:val="00BB51E9"/>
    <w:rsid w:val="00BB5814"/>
    <w:rsid w:val="00BB74AA"/>
    <w:rsid w:val="00BC0FDC"/>
    <w:rsid w:val="00BC3053"/>
    <w:rsid w:val="00BC3B6A"/>
    <w:rsid w:val="00BC4D2E"/>
    <w:rsid w:val="00BD2260"/>
    <w:rsid w:val="00BD48AC"/>
    <w:rsid w:val="00BD5F1A"/>
    <w:rsid w:val="00BE1234"/>
    <w:rsid w:val="00BE2FA6"/>
    <w:rsid w:val="00BE333F"/>
    <w:rsid w:val="00BE7406"/>
    <w:rsid w:val="00BE7603"/>
    <w:rsid w:val="00BF2EA0"/>
    <w:rsid w:val="00BF3279"/>
    <w:rsid w:val="00BF4F90"/>
    <w:rsid w:val="00BF5FAE"/>
    <w:rsid w:val="00BF74C7"/>
    <w:rsid w:val="00C015F1"/>
    <w:rsid w:val="00C01F33"/>
    <w:rsid w:val="00C02AF3"/>
    <w:rsid w:val="00C02CC6"/>
    <w:rsid w:val="00C040F7"/>
    <w:rsid w:val="00C044A9"/>
    <w:rsid w:val="00C044AB"/>
    <w:rsid w:val="00C05706"/>
    <w:rsid w:val="00C07377"/>
    <w:rsid w:val="00C10478"/>
    <w:rsid w:val="00C116D4"/>
    <w:rsid w:val="00C12107"/>
    <w:rsid w:val="00C14D4B"/>
    <w:rsid w:val="00C14EC6"/>
    <w:rsid w:val="00C154BB"/>
    <w:rsid w:val="00C16ED6"/>
    <w:rsid w:val="00C22F32"/>
    <w:rsid w:val="00C26F79"/>
    <w:rsid w:val="00C279B5"/>
    <w:rsid w:val="00C27B4B"/>
    <w:rsid w:val="00C27C45"/>
    <w:rsid w:val="00C36AEE"/>
    <w:rsid w:val="00C3719D"/>
    <w:rsid w:val="00C37CB2"/>
    <w:rsid w:val="00C473A5"/>
    <w:rsid w:val="00C47E33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6F7D"/>
    <w:rsid w:val="00C81568"/>
    <w:rsid w:val="00C860ED"/>
    <w:rsid w:val="00C9027A"/>
    <w:rsid w:val="00C9068E"/>
    <w:rsid w:val="00C93814"/>
    <w:rsid w:val="00C93C4B"/>
    <w:rsid w:val="00C944AB"/>
    <w:rsid w:val="00C95B40"/>
    <w:rsid w:val="00CA1ED8"/>
    <w:rsid w:val="00CA681D"/>
    <w:rsid w:val="00CB17E6"/>
    <w:rsid w:val="00CB1F63"/>
    <w:rsid w:val="00CB2F1B"/>
    <w:rsid w:val="00CB704D"/>
    <w:rsid w:val="00CB7170"/>
    <w:rsid w:val="00CC040E"/>
    <w:rsid w:val="00CC111F"/>
    <w:rsid w:val="00CC2011"/>
    <w:rsid w:val="00CC3EA0"/>
    <w:rsid w:val="00CC54B9"/>
    <w:rsid w:val="00CC7B45"/>
    <w:rsid w:val="00CD1188"/>
    <w:rsid w:val="00CD2ED1"/>
    <w:rsid w:val="00CD337B"/>
    <w:rsid w:val="00CD505E"/>
    <w:rsid w:val="00CE0424"/>
    <w:rsid w:val="00CE0BF7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B67"/>
    <w:rsid w:val="00D2001F"/>
    <w:rsid w:val="00D239A7"/>
    <w:rsid w:val="00D23F47"/>
    <w:rsid w:val="00D36E71"/>
    <w:rsid w:val="00D37D87"/>
    <w:rsid w:val="00D40B33"/>
    <w:rsid w:val="00D4318F"/>
    <w:rsid w:val="00D435F7"/>
    <w:rsid w:val="00D438BF"/>
    <w:rsid w:val="00D440F8"/>
    <w:rsid w:val="00D51BD6"/>
    <w:rsid w:val="00D546FF"/>
    <w:rsid w:val="00D55AD5"/>
    <w:rsid w:val="00D576CA"/>
    <w:rsid w:val="00D613B2"/>
    <w:rsid w:val="00D61AF5"/>
    <w:rsid w:val="00D652B5"/>
    <w:rsid w:val="00D66155"/>
    <w:rsid w:val="00D708B0"/>
    <w:rsid w:val="00D74BA9"/>
    <w:rsid w:val="00D77B1D"/>
    <w:rsid w:val="00D8021F"/>
    <w:rsid w:val="00D80383"/>
    <w:rsid w:val="00D81871"/>
    <w:rsid w:val="00D823C6"/>
    <w:rsid w:val="00D8327F"/>
    <w:rsid w:val="00D86CA3"/>
    <w:rsid w:val="00D871CE"/>
    <w:rsid w:val="00D9196D"/>
    <w:rsid w:val="00D92982"/>
    <w:rsid w:val="00D929A4"/>
    <w:rsid w:val="00DA305E"/>
    <w:rsid w:val="00DA3EB0"/>
    <w:rsid w:val="00DA5417"/>
    <w:rsid w:val="00DA56E8"/>
    <w:rsid w:val="00DB0A9F"/>
    <w:rsid w:val="00DB377D"/>
    <w:rsid w:val="00DB426A"/>
    <w:rsid w:val="00DB5A7A"/>
    <w:rsid w:val="00DC2D36"/>
    <w:rsid w:val="00DC53EF"/>
    <w:rsid w:val="00DD43F2"/>
    <w:rsid w:val="00DD54FB"/>
    <w:rsid w:val="00DE5608"/>
    <w:rsid w:val="00DE58D0"/>
    <w:rsid w:val="00DE654F"/>
    <w:rsid w:val="00DF0B6E"/>
    <w:rsid w:val="00DF15E0"/>
    <w:rsid w:val="00DF3713"/>
    <w:rsid w:val="00DF37A0"/>
    <w:rsid w:val="00DF7558"/>
    <w:rsid w:val="00E03C28"/>
    <w:rsid w:val="00E110E7"/>
    <w:rsid w:val="00E11B20"/>
    <w:rsid w:val="00E17FA2"/>
    <w:rsid w:val="00E20459"/>
    <w:rsid w:val="00E22330"/>
    <w:rsid w:val="00E279A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05B"/>
    <w:rsid w:val="00E63838"/>
    <w:rsid w:val="00E64434"/>
    <w:rsid w:val="00E67C51"/>
    <w:rsid w:val="00E72EFC"/>
    <w:rsid w:val="00E758EC"/>
    <w:rsid w:val="00E8234C"/>
    <w:rsid w:val="00E83AA9"/>
    <w:rsid w:val="00E85928"/>
    <w:rsid w:val="00E85C0B"/>
    <w:rsid w:val="00E87822"/>
    <w:rsid w:val="00E90395"/>
    <w:rsid w:val="00E90E49"/>
    <w:rsid w:val="00E917F9"/>
    <w:rsid w:val="00E9291C"/>
    <w:rsid w:val="00E93FFE"/>
    <w:rsid w:val="00E94F8A"/>
    <w:rsid w:val="00E967FF"/>
    <w:rsid w:val="00EA0A47"/>
    <w:rsid w:val="00EA132A"/>
    <w:rsid w:val="00EA7A41"/>
    <w:rsid w:val="00EB077B"/>
    <w:rsid w:val="00EB4EA2"/>
    <w:rsid w:val="00EB659B"/>
    <w:rsid w:val="00EB75BE"/>
    <w:rsid w:val="00EC24D5"/>
    <w:rsid w:val="00EC27C6"/>
    <w:rsid w:val="00EC2B81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DF3"/>
    <w:rsid w:val="00F15FA5"/>
    <w:rsid w:val="00F175CB"/>
    <w:rsid w:val="00F209B7"/>
    <w:rsid w:val="00F2376F"/>
    <w:rsid w:val="00F243D8"/>
    <w:rsid w:val="00F30828"/>
    <w:rsid w:val="00F313D6"/>
    <w:rsid w:val="00F37E05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1360"/>
    <w:rsid w:val="00F6302A"/>
    <w:rsid w:val="00F63950"/>
    <w:rsid w:val="00F64C2B"/>
    <w:rsid w:val="00F651BE"/>
    <w:rsid w:val="00F67F53"/>
    <w:rsid w:val="00F703BE"/>
    <w:rsid w:val="00F71F69"/>
    <w:rsid w:val="00F72B72"/>
    <w:rsid w:val="00F72EFE"/>
    <w:rsid w:val="00F74BB9"/>
    <w:rsid w:val="00F75582"/>
    <w:rsid w:val="00F76EFA"/>
    <w:rsid w:val="00F804BE"/>
    <w:rsid w:val="00F817CE"/>
    <w:rsid w:val="00F8456C"/>
    <w:rsid w:val="00F859D8"/>
    <w:rsid w:val="00F8645C"/>
    <w:rsid w:val="00F868F5"/>
    <w:rsid w:val="00F9056A"/>
    <w:rsid w:val="00F90F8D"/>
    <w:rsid w:val="00F92782"/>
    <w:rsid w:val="00F93AA9"/>
    <w:rsid w:val="00F96985"/>
    <w:rsid w:val="00F97838"/>
    <w:rsid w:val="00F97A36"/>
    <w:rsid w:val="00FA2BB3"/>
    <w:rsid w:val="00FB09C3"/>
    <w:rsid w:val="00FB4C80"/>
    <w:rsid w:val="00FB4F2E"/>
    <w:rsid w:val="00FB6A6A"/>
    <w:rsid w:val="00FC4FDB"/>
    <w:rsid w:val="00FC7429"/>
    <w:rsid w:val="00FD07F6"/>
    <w:rsid w:val="00FD1EC8"/>
    <w:rsid w:val="00FD410E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25C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45BB8888-D637-41A6-9E3F-E6BDBE97B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Alt+1,Alt+11,Alt+12,Alt+13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Zchn">
    <w:name w:val="B1 Zchn"/>
    <w:locked/>
    <w:rsid w:val="00D14B67"/>
    <w:rPr>
      <w:lang w:val="x-none" w:eastAsia="en-US"/>
    </w:rPr>
  </w:style>
  <w:style w:type="table" w:customStyle="1" w:styleId="TableGrid1">
    <w:name w:val="Table Grid1"/>
    <w:basedOn w:val="TableNormal"/>
    <w:next w:val="TableGrid"/>
    <w:rsid w:val="00FF25C9"/>
    <w:pPr>
      <w:spacing w:after="180"/>
    </w:pPr>
    <w:rPr>
      <w:rFonts w:ascii="Times New Roman" w:eastAsia="Batang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ocked/>
    <w:rsid w:val="00FF25C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7" ma:contentTypeDescription="Create a new document." ma:contentTypeScope="" ma:versionID="51d54e7e877c5d39358b0a997640626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feeb44bbf8cd1870fae6bc6a6dec1f2a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73569-F311-4A98-AFFA-7C2D2F527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22A146-66D2-49F0-A8D2-C2B8D1535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06A76A-D2DF-4B2E-BB3C-9342D3F9F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9E1F65-0036-432D-A6C5-2D381B426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</TotalTime>
  <Pages>3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4870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yufei.blankenship@ericsson.com</dc:creator>
  <cp:keywords>3GPP; Ericsson; TDoc</cp:keywords>
  <dc:description/>
  <cp:lastModifiedBy>Yufei Blankenship</cp:lastModifiedBy>
  <cp:revision>4</cp:revision>
  <cp:lastPrinted>2008-01-31T07:09:00Z</cp:lastPrinted>
  <dcterms:created xsi:type="dcterms:W3CDTF">2018-10-11T08:02:00Z</dcterms:created>
  <dcterms:modified xsi:type="dcterms:W3CDTF">2018-10-11T08:03:00Z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0x010100364BACF91AB9B04BA611BD733272C84E</vt:lpwstr>
  </property>
</Properties>
</file>